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A3838" w14:textId="77777777" w:rsidR="006E6CE7" w:rsidRDefault="006E6CE7" w:rsidP="006E6CE7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Thomas MARTYNDALE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19DB9DC1" w14:textId="77777777" w:rsidR="006E6CE7" w:rsidRDefault="006E6CE7" w:rsidP="006E6CE7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Allonby, Cumberland. Yeoman.</w:t>
      </w:r>
    </w:p>
    <w:p w14:paraId="193FADB0" w14:textId="77777777" w:rsidR="006E6CE7" w:rsidRDefault="006E6CE7" w:rsidP="006E6CE7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AF6F1BC" w14:textId="77777777" w:rsidR="006E6CE7" w:rsidRDefault="006E6CE7" w:rsidP="006E6CE7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EA48700" w14:textId="77777777" w:rsidR="006E6CE7" w:rsidRDefault="006E6CE7" w:rsidP="006E6CE7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Robert Lowther(q.v.) brought a plaint of trespass against him and 12 others</w:t>
      </w:r>
    </w:p>
    <w:p w14:paraId="78DBCC56" w14:textId="77777777" w:rsidR="006E6CE7" w:rsidRDefault="006E6CE7" w:rsidP="006E6CE7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from Newton and Allonby.</w:t>
      </w:r>
    </w:p>
    <w:p w14:paraId="233AE812" w14:textId="77777777" w:rsidR="006E6CE7" w:rsidRDefault="006E6CE7" w:rsidP="006E6CE7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25E5B283" w14:textId="77777777" w:rsidR="006E6CE7" w:rsidRDefault="006E6CE7" w:rsidP="006E6CE7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7FE195D" w14:textId="77777777" w:rsidR="006E6CE7" w:rsidRDefault="006E6CE7" w:rsidP="006E6CE7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A1FF374" w14:textId="77777777" w:rsidR="006E6CE7" w:rsidRDefault="006E6CE7" w:rsidP="006E6CE7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25 September 2021</w:t>
      </w:r>
    </w:p>
    <w:p w14:paraId="366A17F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5A01C" w14:textId="77777777" w:rsidR="006E6CE7" w:rsidRDefault="006E6CE7" w:rsidP="009139A6">
      <w:r>
        <w:separator/>
      </w:r>
    </w:p>
  </w:endnote>
  <w:endnote w:type="continuationSeparator" w:id="0">
    <w:p w14:paraId="351538AC" w14:textId="77777777" w:rsidR="006E6CE7" w:rsidRDefault="006E6CE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461E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7313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AFA5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61E6C" w14:textId="77777777" w:rsidR="006E6CE7" w:rsidRDefault="006E6CE7" w:rsidP="009139A6">
      <w:r>
        <w:separator/>
      </w:r>
    </w:p>
  </w:footnote>
  <w:footnote w:type="continuationSeparator" w:id="0">
    <w:p w14:paraId="3B8A65AA" w14:textId="77777777" w:rsidR="006E6CE7" w:rsidRDefault="006E6CE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2AAB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394F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D50D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CE7"/>
    <w:rsid w:val="000666E0"/>
    <w:rsid w:val="002510B7"/>
    <w:rsid w:val="005C130B"/>
    <w:rsid w:val="006E6CE7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0621B"/>
  <w15:chartTrackingRefBased/>
  <w15:docId w15:val="{8D34E23E-4C75-4F67-B36C-E3345EC82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E6C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2021-11-06T20:23:00Z</dcterms:created>
  <dcterms:modified xsi:type="dcterms:W3CDTF">2021-11-06T20:23:00Z</dcterms:modified>
</cp:coreProperties>
</file>